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Oadby and Wigston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Oadby and Wigston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Oadby and Wigston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Oadby and Wigston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Oadby and Wigston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Oadby and Wigston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55.2% </w:t>
      </w:r>
      <w:r w:rsidRPr="004747BF">
        <w:rPr>
          <w:rFonts w:ascii="Libre Franklin Light" w:eastAsia="Times New Roman" w:hAnsi="Libre Franklin Light" w:cs="Calibri Light"/>
        </w:rPr>
        <w:t xml:space="preserve">of those respondents classified as PGSI 8+ in Oadby and Wigston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Oadby and Wigston is estimated to be </w:t>
      </w:r>
      <w:r w:rsidRPr="00773DF7">
        <w:rPr>
          <w:rFonts w:ascii="Libre Franklin Light" w:eastAsia="Times New Roman" w:hAnsi="Libre Franklin Light" w:cs="Calibri Light"/>
          <w:b/>
          <w:bCs/>
          <w:color w:val="C45911" w:themeColor="accent2" w:themeShade="BF"/>
        </w:rPr>
        <w:t xml:space="preserve">£1,245,554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Oadby and Wigston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Oadby and Wigston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Oadby and Wigston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Oadby and Wigston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adby and Wig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Oadby and Wigston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adby and Wig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Oadby and Wigston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Oadby and Wigston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adby and Wig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Oadby and Wigston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Oadby and Wigston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Oadby and Wigston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Oadby and Wigston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Oadby and Wigston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Oadby and Wigston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£1,245,554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Oadby and Wigston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£20,288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£419,568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£30,056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£751,691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£1,245,554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Oadby and Wigston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Oadby and Wigston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Oadby and Wigston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Oadby and Wigston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Oadby and Wigston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Oadby and Wigston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Oadby and Wigston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Oadby and Wigston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Oadby and Wigston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Oadby and Wigston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Oadby and Wigston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Oadby and Wigston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E52E42-C2FA-494D-B11B-7DCD19E484C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